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0D4D40" w:rsidRPr="00C017DF" w14:paraId="6EF7E4EB" w14:textId="77777777" w:rsidTr="000B6590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F2C905" w14:textId="77777777" w:rsidR="000D4D40" w:rsidRPr="006E3F12" w:rsidRDefault="000D4D40" w:rsidP="005F040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216A326" w14:textId="1C8FD71C" w:rsidR="000D4D40" w:rsidRPr="00C017DF" w:rsidRDefault="00943494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ZZ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7DDCF1" w14:textId="77777777" w:rsidR="000D4D40" w:rsidRPr="00C017DF" w:rsidRDefault="000D4D40" w:rsidP="005F0400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1F837" w14:textId="77777777" w:rsidR="000D4D40" w:rsidRPr="00C017DF" w:rsidRDefault="000B659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EC610D" w14:textId="77777777" w:rsidR="000D4D40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3E7F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D4D40" w:rsidRPr="00C017DF" w14:paraId="48DA658A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7160FE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90A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A5307D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E5FE31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902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BFAA00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150B38" w:rsidRPr="00C017DF" w14:paraId="7374DC2D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764B07" w14:textId="275AC0B9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E293AF6" w14:textId="5FA04F13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EC7CD1A" w14:textId="24066BE3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144133" w14:textId="2565B118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E162ACD" w14:textId="4947A016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150B38" w:rsidRPr="00C017DF" w14:paraId="4B001F4C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52FA527" w14:textId="5BD558F0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FDFBE47" w14:textId="22C1CD13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593A652" w14:textId="7FE51C3A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C6093CC" w14:textId="1378E478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012C443" w14:textId="1FE18BC3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150B38" w:rsidRPr="00C017DF" w14:paraId="77141368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EBD8218" w14:textId="2ABB8C36" w:rsidR="00150B38" w:rsidRPr="00C017DF" w:rsidRDefault="00150B38" w:rsidP="00150B38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734CA9B" w14:textId="77FEBB52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F4D67C3" w14:textId="0647A3C1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7927A4F" w14:textId="52118C7E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96AF3B4" w14:textId="75BC40DE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0B38" w:rsidRPr="00C017DF" w14:paraId="0D011153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83986DF" w14:textId="0265327A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F81039" w14:textId="7F4E2531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493342D" w14:textId="2B4A2B3A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E45512D" w14:textId="6CAC5BC9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4481957" w14:textId="576917A0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0B38" w:rsidRPr="00C017DF" w14:paraId="135A6E20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025439" w14:textId="73F5D5D1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65FBF3" w14:textId="39189E00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7F9330" w14:textId="00722F36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53E6038" w14:textId="4AB714F8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4FE1EA2" w14:textId="1D3D10B8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3EA01F9" w14:textId="6F229863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0B38" w:rsidRPr="00C017DF" w14:paraId="2D8AC48E" w14:textId="77777777" w:rsidTr="007933D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F3F6BBD" w14:textId="3789C97D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</w:t>
            </w:r>
            <w:proofErr w:type="spellEnd"/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14E849" w14:textId="3C0393F5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01FFBF5" w14:textId="704FF13F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611ABC3" w14:textId="1CFECBBF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EF735CC" w14:textId="75DB1348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CD7CAC4" w14:textId="707FBA7F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0B38" w:rsidRPr="00C017DF" w14:paraId="15BE885C" w14:textId="77777777" w:rsidTr="007933D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5643EB6" w14:textId="4981F708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Assistent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1C670D4" w14:textId="19EEBDEF" w:rsidR="00150B38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4E3755E" w14:textId="76F92CFF" w:rsidR="00150B38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051A76D6" w14:textId="77777777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34DA17E" w14:textId="77777777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4394FFE" w14:textId="77777777" w:rsidR="00150B38" w:rsidRPr="00C017DF" w:rsidRDefault="00150B38" w:rsidP="00150B3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2F44CDD" w14:textId="77777777" w:rsidR="00355845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355845" w:rsidRPr="00EB31B3" w14:paraId="3D287AD9" w14:textId="77777777" w:rsidTr="003F5B3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11356F1D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F4612F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412403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10F5C0F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054B848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9D8DE9" w14:textId="77777777" w:rsidTr="003F5B3A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54FDB31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3CB8405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51947C6C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48761573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7521AAED" w14:textId="77777777" w:rsidR="00355845" w:rsidRPr="00BF1A80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A7313F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190E22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0401CC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07AF073A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3559E848" w14:textId="77777777" w:rsidR="00355845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5530D45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D4E102D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46CF65A4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D7B0F8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150EBA48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710D1DA4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              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  <w:r w:rsidRPr="00F92DA8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14:paraId="1F371358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aanvulling voor teams;</w:t>
            </w:r>
          </w:p>
          <w:p w14:paraId="1EEDC6B3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oefeningen met een, twee of drie voltigeurs op het paard</w:t>
            </w:r>
          </w:p>
          <w:p w14:paraId="22EC8F8E" w14:textId="77777777" w:rsidR="00355845" w:rsidRPr="001B0F2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gelijke inbreng van alle voltigeurs, niet teveel gebruiken van een of twee voltigeurs.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84BFBD9" w14:textId="6558E05E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C1 </w:t>
            </w:r>
            <w:r w:rsidR="000067CD">
              <w:rPr>
                <w:rFonts w:ascii="Helvetica" w:hAnsi="Helvetica" w:cs="Helvetica"/>
                <w:b w:val="0"/>
                <w:sz w:val="18"/>
                <w:szCs w:val="18"/>
              </w:rPr>
              <w:t>1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0995B0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78C0635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C9EDE0B" w14:textId="77777777" w:rsidTr="003F5B3A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60B4E5A7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16DB309B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71E4643A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61E5EE91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4CFE2749" w14:textId="084703F3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3609F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D291888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88BAE1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15B90E29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7760FD47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5EE18A7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0D8928C9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61EE53AD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0F0CF795" w14:textId="73C1F87B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C3 </w:t>
            </w:r>
            <w:r w:rsidR="000067CD">
              <w:rPr>
                <w:rFonts w:ascii="Helvetica" w:hAnsi="Helvetica" w:cs="Helvetica"/>
                <w:b w:val="0"/>
                <w:sz w:val="18"/>
                <w:szCs w:val="18"/>
              </w:rPr>
              <w:t>30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82B989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5514B5A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66A67A96" w14:textId="77777777" w:rsidTr="003F5B3A">
        <w:tc>
          <w:tcPr>
            <w:tcW w:w="897" w:type="dxa"/>
            <w:gridSpan w:val="2"/>
            <w:vMerge/>
            <w:shd w:val="clear" w:color="auto" w:fill="auto"/>
          </w:tcPr>
          <w:p w14:paraId="167617F7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4B822A7C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5BA4A30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560EFE10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1835805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57891285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409869C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1E1177" w14:textId="1FB4C3C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0067CD">
              <w:rPr>
                <w:rFonts w:ascii="Helvetica" w:hAnsi="Helvetica" w:cs="Helvetica"/>
                <w:b w:val="0"/>
                <w:sz w:val="18"/>
                <w:szCs w:val="18"/>
              </w:rPr>
              <w:t>30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90E1D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F34C64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1BBE31E4" w14:textId="77777777" w:rsidR="00412994" w:rsidRPr="00412994" w:rsidRDefault="00412994" w:rsidP="00412994">
      <w:pPr>
        <w:rPr>
          <w:vanish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473"/>
        <w:gridCol w:w="3260"/>
        <w:gridCol w:w="1134"/>
      </w:tblGrid>
      <w:tr w:rsidR="000B6590" w:rsidRPr="00AE02E5" w14:paraId="7D3F7183" w14:textId="77777777" w:rsidTr="00D75386">
        <w:tc>
          <w:tcPr>
            <w:tcW w:w="2347" w:type="dxa"/>
            <w:shd w:val="clear" w:color="auto" w:fill="auto"/>
            <w:vAlign w:val="center"/>
          </w:tcPr>
          <w:p w14:paraId="6A8CA575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733" w:type="dxa"/>
            <w:gridSpan w:val="2"/>
            <w:shd w:val="clear" w:color="auto" w:fill="auto"/>
          </w:tcPr>
          <w:p w14:paraId="30B46B19" w14:textId="77777777" w:rsidR="000B6590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7D5FA6" w14:textId="77777777" w:rsidR="002C75D6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B144F" w14:textId="77777777" w:rsidR="002C75D6" w:rsidRPr="00AE02E5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1D6EC99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90" w:rsidRPr="00AE02E5" w14:paraId="20E7C98E" w14:textId="77777777" w:rsidTr="002C75D6">
        <w:trPr>
          <w:gridBefore w:val="2"/>
          <w:wBefore w:w="4820" w:type="dxa"/>
        </w:trPr>
        <w:tc>
          <w:tcPr>
            <w:tcW w:w="3260" w:type="dxa"/>
            <w:shd w:val="clear" w:color="auto" w:fill="auto"/>
            <w:vAlign w:val="center"/>
          </w:tcPr>
          <w:p w14:paraId="05F296D2" w14:textId="77777777" w:rsidR="002C75D6" w:rsidRDefault="002C75D6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909CE1" w14:textId="77777777" w:rsidR="000B6590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artistiek</w:t>
            </w:r>
          </w:p>
          <w:p w14:paraId="34DF2C1F" w14:textId="77777777" w:rsidR="000B6590" w:rsidRPr="00AE02E5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0AC6691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979BFB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319C81C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3CAD85A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72B41E8" w14:textId="7F1E986F" w:rsidR="00227773" w:rsidRPr="00AC5736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938634B">
          <v:line id="_x0000_s2073" style="position:absolute;z-index: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345F609">
          <v:line id="_x0000_s2072" style="position:absolute;z-index:1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9F174F">
      <w:headerReference w:type="default" r:id="rId11"/>
      <w:footerReference w:type="even" r:id="rId12"/>
      <w:footerReference w:type="default" r:id="rId13"/>
      <w:pgSz w:w="11906" w:h="16838"/>
      <w:pgMar w:top="1871" w:right="1418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8D75B" w14:textId="77777777" w:rsidR="00250BAE" w:rsidRDefault="00250BAE">
      <w:r>
        <w:separator/>
      </w:r>
    </w:p>
  </w:endnote>
  <w:endnote w:type="continuationSeparator" w:id="0">
    <w:p w14:paraId="5D7ADA8B" w14:textId="77777777" w:rsidR="00250BAE" w:rsidRDefault="00250BAE">
      <w:r>
        <w:continuationSeparator/>
      </w:r>
    </w:p>
  </w:endnote>
  <w:endnote w:type="continuationNotice" w:id="1">
    <w:p w14:paraId="352C4DEE" w14:textId="77777777" w:rsidR="00250BAE" w:rsidRDefault="00250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0B7C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70E900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FF64" w14:textId="46F608DE" w:rsidR="00AF7F5E" w:rsidRPr="00F34FAB" w:rsidRDefault="00621F45" w:rsidP="00F34FA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B71F2" w14:textId="77777777" w:rsidR="00250BAE" w:rsidRDefault="00250BAE">
      <w:r>
        <w:separator/>
      </w:r>
    </w:p>
  </w:footnote>
  <w:footnote w:type="continuationSeparator" w:id="0">
    <w:p w14:paraId="569C4A64" w14:textId="77777777" w:rsidR="00250BAE" w:rsidRDefault="00250BAE">
      <w:r>
        <w:continuationSeparator/>
      </w:r>
    </w:p>
  </w:footnote>
  <w:footnote w:type="continuationNotice" w:id="1">
    <w:p w14:paraId="2E2128BF" w14:textId="77777777" w:rsidR="00250BAE" w:rsidRDefault="00250B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18A1" w14:textId="65D7D8D0" w:rsidR="0050736E" w:rsidRPr="00D436E8" w:rsidRDefault="00000000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1D890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2.65pt;margin-top:0;width:81.55pt;height:70.95pt;z-index:-1;visibility:visible" wrapcoords="-169 0 -169 21430 21600 21430 21600 0 -169 0">
          <v:imagedata r:id="rId1" o:title=""/>
          <w10:wrap type="tight"/>
        </v:shape>
      </w:pict>
    </w:r>
  </w:p>
  <w:p w14:paraId="04CABB79" w14:textId="27EAD751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55CFBCC0">
        <v:line id="Rechte verbindingslijn 7" o:spid="_x0000_s1027" style="position:absolute;left:0;text-align:left;z-index:2;visibility:visible;mso-wrap-distance-top:-3e-5mm;mso-wrap-distance-bottom:-3e-5mm;mso-width-relative:margin;mso-height-relative:margin" from="20.4pt,69.95pt" to="505.1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2C4968E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6pt;margin-top:5.9pt;width:378pt;height:58.75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174AE31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0D4D4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Artistiek</w:t>
                </w:r>
              </w:p>
              <w:p w14:paraId="2EF72D38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0731046C" w14:textId="3084F20F" w:rsidR="00B678EA" w:rsidRPr="00D7052B" w:rsidRDefault="00E7296B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>Pas-de-Deux</w:t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7210198">
    <w:abstractNumId w:val="2"/>
  </w:num>
  <w:num w:numId="2" w16cid:durableId="1031226875">
    <w:abstractNumId w:val="10"/>
  </w:num>
  <w:num w:numId="3" w16cid:durableId="1738164055">
    <w:abstractNumId w:val="3"/>
  </w:num>
  <w:num w:numId="4" w16cid:durableId="247161242">
    <w:abstractNumId w:val="14"/>
  </w:num>
  <w:num w:numId="5" w16cid:durableId="486631695">
    <w:abstractNumId w:val="12"/>
  </w:num>
  <w:num w:numId="6" w16cid:durableId="970943758">
    <w:abstractNumId w:val="11"/>
  </w:num>
  <w:num w:numId="7" w16cid:durableId="2060282220">
    <w:abstractNumId w:val="6"/>
  </w:num>
  <w:num w:numId="8" w16cid:durableId="876820912">
    <w:abstractNumId w:val="5"/>
  </w:num>
  <w:num w:numId="9" w16cid:durableId="1651057062">
    <w:abstractNumId w:val="13"/>
  </w:num>
  <w:num w:numId="10" w16cid:durableId="216280596">
    <w:abstractNumId w:val="7"/>
  </w:num>
  <w:num w:numId="11" w16cid:durableId="167348502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40189900">
    <w:abstractNumId w:val="9"/>
  </w:num>
  <w:num w:numId="13" w16cid:durableId="1993755958">
    <w:abstractNumId w:val="0"/>
  </w:num>
  <w:num w:numId="14" w16cid:durableId="1435979008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Iw2FXAJWIrfUkWCcH+86E9GBRHm2+ZIYoFEhawaykUY9aZzpVTmMEVfPpo/OmHbFSreNuJ5sDXCQ32f8192q2w==" w:salt="UtnZMESLH+NSowX1uc2pFA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67CD"/>
    <w:rsid w:val="00007C58"/>
    <w:rsid w:val="000257E2"/>
    <w:rsid w:val="00034ADF"/>
    <w:rsid w:val="0006041F"/>
    <w:rsid w:val="000614C7"/>
    <w:rsid w:val="000A2B7F"/>
    <w:rsid w:val="000B4204"/>
    <w:rsid w:val="000B6590"/>
    <w:rsid w:val="000C51B1"/>
    <w:rsid w:val="000D4D40"/>
    <w:rsid w:val="000E7734"/>
    <w:rsid w:val="000F0A0E"/>
    <w:rsid w:val="000F6D88"/>
    <w:rsid w:val="00124764"/>
    <w:rsid w:val="00127298"/>
    <w:rsid w:val="00150B38"/>
    <w:rsid w:val="00183678"/>
    <w:rsid w:val="00192B98"/>
    <w:rsid w:val="00195C12"/>
    <w:rsid w:val="001A302E"/>
    <w:rsid w:val="001A5483"/>
    <w:rsid w:val="00227773"/>
    <w:rsid w:val="0023302A"/>
    <w:rsid w:val="00241CFC"/>
    <w:rsid w:val="00250BAE"/>
    <w:rsid w:val="00254188"/>
    <w:rsid w:val="00255C21"/>
    <w:rsid w:val="00261787"/>
    <w:rsid w:val="002715D6"/>
    <w:rsid w:val="002A32DF"/>
    <w:rsid w:val="002C75D6"/>
    <w:rsid w:val="002F2142"/>
    <w:rsid w:val="00303FD8"/>
    <w:rsid w:val="003159C1"/>
    <w:rsid w:val="00323E77"/>
    <w:rsid w:val="00345FC5"/>
    <w:rsid w:val="00347475"/>
    <w:rsid w:val="00355845"/>
    <w:rsid w:val="0036368D"/>
    <w:rsid w:val="00365959"/>
    <w:rsid w:val="003747C1"/>
    <w:rsid w:val="003943FF"/>
    <w:rsid w:val="00395EFA"/>
    <w:rsid w:val="003B1940"/>
    <w:rsid w:val="003E3299"/>
    <w:rsid w:val="004024FA"/>
    <w:rsid w:val="00403C13"/>
    <w:rsid w:val="00412994"/>
    <w:rsid w:val="00416FCE"/>
    <w:rsid w:val="00457E1B"/>
    <w:rsid w:val="00482264"/>
    <w:rsid w:val="00487D43"/>
    <w:rsid w:val="0050736E"/>
    <w:rsid w:val="005441DD"/>
    <w:rsid w:val="0054511E"/>
    <w:rsid w:val="005538BF"/>
    <w:rsid w:val="00576C2F"/>
    <w:rsid w:val="00580B78"/>
    <w:rsid w:val="005C1E53"/>
    <w:rsid w:val="005F0400"/>
    <w:rsid w:val="0060107D"/>
    <w:rsid w:val="00607135"/>
    <w:rsid w:val="00607938"/>
    <w:rsid w:val="00615814"/>
    <w:rsid w:val="00621F45"/>
    <w:rsid w:val="00694F4A"/>
    <w:rsid w:val="006A314F"/>
    <w:rsid w:val="006B7AE8"/>
    <w:rsid w:val="006C07D3"/>
    <w:rsid w:val="006E36AA"/>
    <w:rsid w:val="007010ED"/>
    <w:rsid w:val="00704D6A"/>
    <w:rsid w:val="00717D6B"/>
    <w:rsid w:val="007420F9"/>
    <w:rsid w:val="00744A50"/>
    <w:rsid w:val="00750623"/>
    <w:rsid w:val="00755941"/>
    <w:rsid w:val="00755CEB"/>
    <w:rsid w:val="00786B44"/>
    <w:rsid w:val="007933D7"/>
    <w:rsid w:val="007A7FD7"/>
    <w:rsid w:val="007B4170"/>
    <w:rsid w:val="007C17C6"/>
    <w:rsid w:val="007D6B01"/>
    <w:rsid w:val="007E08EA"/>
    <w:rsid w:val="007F15C6"/>
    <w:rsid w:val="00804D6E"/>
    <w:rsid w:val="00821263"/>
    <w:rsid w:val="00823A72"/>
    <w:rsid w:val="0083768E"/>
    <w:rsid w:val="00837B03"/>
    <w:rsid w:val="0084011E"/>
    <w:rsid w:val="00881EF6"/>
    <w:rsid w:val="008826C9"/>
    <w:rsid w:val="008B35CE"/>
    <w:rsid w:val="008D0AEE"/>
    <w:rsid w:val="008D2D3B"/>
    <w:rsid w:val="0090196A"/>
    <w:rsid w:val="00905120"/>
    <w:rsid w:val="00921A96"/>
    <w:rsid w:val="00943494"/>
    <w:rsid w:val="0096410F"/>
    <w:rsid w:val="009A0B8C"/>
    <w:rsid w:val="009B7B35"/>
    <w:rsid w:val="009C10CF"/>
    <w:rsid w:val="009C26C5"/>
    <w:rsid w:val="009C3EBC"/>
    <w:rsid w:val="009D7208"/>
    <w:rsid w:val="009E7E14"/>
    <w:rsid w:val="009F174F"/>
    <w:rsid w:val="00A00732"/>
    <w:rsid w:val="00A25FA7"/>
    <w:rsid w:val="00A30C1B"/>
    <w:rsid w:val="00A33E3E"/>
    <w:rsid w:val="00A55E2A"/>
    <w:rsid w:val="00A65EEC"/>
    <w:rsid w:val="00A81890"/>
    <w:rsid w:val="00AB0061"/>
    <w:rsid w:val="00AB3BC5"/>
    <w:rsid w:val="00AC3BFC"/>
    <w:rsid w:val="00AC5736"/>
    <w:rsid w:val="00AE02E5"/>
    <w:rsid w:val="00AE7556"/>
    <w:rsid w:val="00AF374B"/>
    <w:rsid w:val="00AF638E"/>
    <w:rsid w:val="00AF7F5E"/>
    <w:rsid w:val="00B30933"/>
    <w:rsid w:val="00B40CDD"/>
    <w:rsid w:val="00B678EA"/>
    <w:rsid w:val="00B92AFE"/>
    <w:rsid w:val="00BB71B8"/>
    <w:rsid w:val="00BC1770"/>
    <w:rsid w:val="00BC4F8C"/>
    <w:rsid w:val="00BD41C7"/>
    <w:rsid w:val="00BE7837"/>
    <w:rsid w:val="00BF1144"/>
    <w:rsid w:val="00C017DF"/>
    <w:rsid w:val="00C5793A"/>
    <w:rsid w:val="00CB4A65"/>
    <w:rsid w:val="00CE3281"/>
    <w:rsid w:val="00CF5B5D"/>
    <w:rsid w:val="00D06639"/>
    <w:rsid w:val="00D12510"/>
    <w:rsid w:val="00D277FB"/>
    <w:rsid w:val="00D436E8"/>
    <w:rsid w:val="00D46C38"/>
    <w:rsid w:val="00D61F5D"/>
    <w:rsid w:val="00D7052B"/>
    <w:rsid w:val="00D75386"/>
    <w:rsid w:val="00D85F9B"/>
    <w:rsid w:val="00DA30B3"/>
    <w:rsid w:val="00DA5D3F"/>
    <w:rsid w:val="00DB7EF0"/>
    <w:rsid w:val="00DE0686"/>
    <w:rsid w:val="00E47173"/>
    <w:rsid w:val="00E629A9"/>
    <w:rsid w:val="00E67316"/>
    <w:rsid w:val="00E673DE"/>
    <w:rsid w:val="00E7296B"/>
    <w:rsid w:val="00E80E79"/>
    <w:rsid w:val="00EA7502"/>
    <w:rsid w:val="00EB6FC9"/>
    <w:rsid w:val="00EE1C59"/>
    <w:rsid w:val="00F0669A"/>
    <w:rsid w:val="00F26A9E"/>
    <w:rsid w:val="00F34FAB"/>
    <w:rsid w:val="00F50A2A"/>
    <w:rsid w:val="00F804C1"/>
    <w:rsid w:val="00F92DA8"/>
    <w:rsid w:val="00FB4AD6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5136926D"/>
  <w15:chartTrackingRefBased/>
  <w15:docId w15:val="{6F790A26-0BCC-4FA6-A7C1-C98DD38A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69F22B-942F-4134-A4A3-D63CC5A03381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2.xml><?xml version="1.0" encoding="utf-8"?>
<ds:datastoreItem xmlns:ds="http://schemas.openxmlformats.org/officeDocument/2006/customXml" ds:itemID="{227BC30F-8048-441E-BEC4-11FF7AC8EE0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D74C08A-7078-4467-8A63-3B4BE4F763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317A4-6A39-4A55-9AFF-050D5892D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5</TotalTime>
  <Pages>1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protocol-kur-artistiek-teams-b-l-m-z-zz-junioren-2022</vt:lpstr>
    </vt:vector>
  </TitlesOfParts>
  <Company>KNHS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protocol-kur-artistiek-teams-b-l-m-z-zz-junioren-2022</dc:title>
  <dc:subject/>
  <dc:creator>fortgensi</dc:creator>
  <cp:keywords/>
  <cp:lastModifiedBy>Cindy Heijligers | KNHS</cp:lastModifiedBy>
  <cp:revision>10</cp:revision>
  <cp:lastPrinted>2012-11-20T13:45:00Z</cp:lastPrinted>
  <dcterms:created xsi:type="dcterms:W3CDTF">2025-03-04T14:19:00Z</dcterms:created>
  <dcterms:modified xsi:type="dcterms:W3CDTF">2025-03-04T14:25:00Z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